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5A7B3E" w:rsidP="004B2409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4B2409">
        <w:rPr>
          <w:rFonts w:ascii="Corbel" w:hAnsi="Corbel"/>
          <w:bCs/>
          <w:i/>
        </w:rPr>
        <w:t xml:space="preserve">Załącznik nr 1.5 do Zarządzenia Rektora UR  nr </w:t>
      </w:r>
      <w:r w:rsidR="004B2409">
        <w:rPr>
          <w:rFonts w:ascii="Corbel" w:hAnsi="Corbel"/>
          <w:bCs/>
          <w:i/>
        </w:rPr>
        <w:t>7</w:t>
      </w:r>
      <w:r w:rsidRPr="00E960BB" w:rsidR="004B2409">
        <w:rPr>
          <w:rFonts w:ascii="Corbel" w:hAnsi="Corbel"/>
          <w:bCs/>
          <w:i/>
        </w:rPr>
        <w:t>/20</w:t>
      </w:r>
      <w:r w:rsidR="004B2409">
        <w:rPr>
          <w:rFonts w:ascii="Corbel" w:hAnsi="Corbel"/>
          <w:bCs/>
          <w:i/>
        </w:rPr>
        <w:t>23</w:t>
      </w:r>
      <w:r w:rsidR="005A7B3E">
        <w:rPr>
          <w:rFonts w:ascii="Corbel" w:hAnsi="Corbel"/>
          <w:bCs/>
          <w:i/>
        </w:rPr>
        <w:br/>
      </w:r>
    </w:p>
    <w:p xmlns:wp14="http://schemas.microsoft.com/office/word/2010/wordml" w:rsidRPr="009C54AE" w:rsidR="0085747A" w:rsidP="005A7B3E" w:rsidRDefault="0085747A" w14:paraId="598A8AA9" wp14:textId="7777777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643D4B" w:rsidP="00643D4B" w:rsidRDefault="0071620A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A7B3E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0FB0C3ED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4F057D">
        <w:rPr>
          <w:rFonts w:ascii="Corbel" w:hAnsi="Corbel"/>
          <w:sz w:val="20"/>
          <w:szCs w:val="20"/>
        </w:rPr>
        <w:t>20</w:t>
      </w:r>
      <w:r w:rsidR="007C2C9F">
        <w:rPr>
          <w:rFonts w:ascii="Corbel" w:hAnsi="Corbel"/>
          <w:sz w:val="20"/>
          <w:szCs w:val="20"/>
        </w:rPr>
        <w:t>2</w:t>
      </w:r>
      <w:r w:rsidR="005A7B3E">
        <w:rPr>
          <w:rFonts w:ascii="Corbel" w:hAnsi="Corbel"/>
          <w:sz w:val="20"/>
          <w:szCs w:val="20"/>
        </w:rPr>
        <w:t>4</w:t>
      </w:r>
      <w:r w:rsidR="004F057D">
        <w:rPr>
          <w:rFonts w:ascii="Corbel" w:hAnsi="Corbel"/>
          <w:sz w:val="20"/>
          <w:szCs w:val="20"/>
        </w:rPr>
        <w:t>/202</w:t>
      </w:r>
      <w:r w:rsidR="005A7B3E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C42F02B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F6505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45C207F2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963F6" w14:paraId="2C9751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Spolecznych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963F6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114F8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0F03FBF3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13500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F057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0132ED40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85747A" w:rsidTr="00B819C8" w14:paraId="62318A9E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114F8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604D3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2786482B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FE5CBF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62A98C47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19623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E9C2EBB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114F8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114F8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  <w:shd w:val="clear" w:color="auto" w:fill="000000" w:themeFill="text1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9C54AE" w:rsidP="009C54AE" w:rsidRDefault="009C54AE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FE5CBF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FE5CBF" w:rsidP="009C54AE" w:rsidRDefault="00FE5CBF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29DA2353" wp14:textId="77777777">
        <w:tc>
          <w:tcPr>
            <w:tcW w:w="9670" w:type="dxa"/>
          </w:tcPr>
          <w:p w:rsidRPr="009C54AE" w:rsidR="0085747A" w:rsidP="009C54AE" w:rsidRDefault="00FE5CBF" w14:paraId="4D46C6C7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1135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91828" w:rsidP="009C54AE" w:rsidRDefault="00291828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2E1C3D35" wp14:textId="77777777">
        <w:tc>
          <w:tcPr>
            <w:tcW w:w="851" w:type="dxa"/>
            <w:vAlign w:val="center"/>
          </w:tcPr>
          <w:p w:rsidRPr="00D114F8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114F8" w:rsidR="0085747A" w:rsidP="009C54AE" w:rsidRDefault="00FE5CBF" w14:paraId="207788A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 zakresu funkcjonowania osoby w relacjach z innymi ludźmi.</w:t>
            </w:r>
          </w:p>
        </w:tc>
      </w:tr>
      <w:tr xmlns:wp14="http://schemas.microsoft.com/office/word/2010/wordml" w:rsidRPr="009C54AE" w:rsidR="0085747A" w:rsidTr="00923D7D" w14:paraId="76FED605" wp14:textId="77777777">
        <w:tc>
          <w:tcPr>
            <w:tcW w:w="851" w:type="dxa"/>
            <w:vAlign w:val="center"/>
          </w:tcPr>
          <w:p w:rsidRPr="00D114F8" w:rsidR="0085747A" w:rsidP="009C54AE" w:rsidRDefault="00FE5CB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114F8" w:rsidR="0085747A" w:rsidP="009C54AE" w:rsidRDefault="00FE5CBF" w14:paraId="7A0B810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 aktywnego słuchania, zachowań asertywnych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D114F8" w14:paraId="3A513ECF" wp14:textId="77777777">
        <w:tc>
          <w:tcPr>
            <w:tcW w:w="1701" w:type="dxa"/>
          </w:tcPr>
          <w:p w:rsidRPr="00D114F8" w:rsidR="0085747A" w:rsidP="00D114F8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4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D114F8" w:rsidR="0085747A" w:rsidP="00D114F8" w:rsidRDefault="009D3026" w14:paraId="489E77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43CB3487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D114F8" w14:paraId="2A56481F" wp14:textId="77777777">
        <w:tc>
          <w:tcPr>
            <w:tcW w:w="1701" w:type="dxa"/>
          </w:tcPr>
          <w:p w:rsidRPr="00D114F8" w:rsidR="0085747A" w:rsidP="00D114F8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D114F8" w:rsidR="0085747A" w:rsidP="00D114F8" w:rsidRDefault="009D3026" w14:paraId="6866866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66DBE9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D114F8" w14:paraId="3EB421F2" wp14:textId="77777777">
        <w:tc>
          <w:tcPr>
            <w:tcW w:w="1701" w:type="dxa"/>
          </w:tcPr>
          <w:p w:rsidRPr="00D114F8" w:rsidR="0085747A" w:rsidP="00D114F8" w:rsidRDefault="004F057D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D114F8" w:rsidR="0085747A" w:rsidP="00D114F8" w:rsidRDefault="009D3026" w14:paraId="0212E3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5F2E2896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xmlns:wp14="http://schemas.microsoft.com/office/word/2010/wordml" w:rsidRPr="009C54AE" w:rsidR="00FE5CBF" w:rsidTr="00D114F8" w14:paraId="37EEE288" wp14:textId="77777777">
        <w:tc>
          <w:tcPr>
            <w:tcW w:w="1701" w:type="dxa"/>
          </w:tcPr>
          <w:p w:rsidRPr="00D114F8" w:rsidR="00FE5CBF" w:rsidP="00D114F8" w:rsidRDefault="004F057D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D114F8" w:rsidR="00FE5CBF" w:rsidP="00D114F8" w:rsidRDefault="009D3026" w14:paraId="5DDB7D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</w:p>
        </w:tc>
        <w:tc>
          <w:tcPr>
            <w:tcW w:w="1873" w:type="dxa"/>
            <w:vAlign w:val="center"/>
          </w:tcPr>
          <w:p w:rsidRPr="00D114F8" w:rsidR="00FE5CBF" w:rsidP="00D114F8" w:rsidRDefault="00FE5CBF" w14:paraId="2986E80C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0FB78278" wp14:textId="77777777">
        <w:tc>
          <w:tcPr>
            <w:tcW w:w="9639" w:type="dxa"/>
          </w:tcPr>
          <w:p w:rsidRPr="009C54AE" w:rsidR="0085747A" w:rsidP="009C54AE" w:rsidRDefault="0085747A" w14:paraId="1FC3994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9D3026" w:rsidTr="00151588" w14:paraId="55225495" wp14:textId="77777777">
        <w:tc>
          <w:tcPr>
            <w:tcW w:w="9639" w:type="dxa"/>
          </w:tcPr>
          <w:p w:rsidRPr="009D3026" w:rsidR="009D3026" w:rsidP="00151588" w:rsidRDefault="009D3026" w14:paraId="5D69D22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438B4" w:rsidR="009D3026" w:rsidTr="00151588" w14:paraId="62460E33" wp14:textId="77777777">
        <w:tc>
          <w:tcPr>
            <w:tcW w:w="9639" w:type="dxa"/>
          </w:tcPr>
          <w:p w:rsidRPr="009D3026" w:rsidR="009D3026" w:rsidP="00151588" w:rsidRDefault="009D3026" w14:paraId="3A13F76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xmlns:wp14="http://schemas.microsoft.com/office/word/2010/wordml" w:rsidRPr="00F438B4" w:rsidR="009D3026" w:rsidTr="00151588" w14:paraId="4CDE3023" wp14:textId="77777777">
        <w:tc>
          <w:tcPr>
            <w:tcW w:w="9639" w:type="dxa"/>
          </w:tcPr>
          <w:p w:rsidRPr="009D3026" w:rsidR="009D3026" w:rsidP="00151588" w:rsidRDefault="009D3026" w14:paraId="2753AEF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xmlns:wp14="http://schemas.microsoft.com/office/word/2010/wordml" w:rsidRPr="00F438B4" w:rsidR="009D3026" w:rsidTr="00151588" w14:paraId="2B0DEF73" wp14:textId="77777777">
        <w:tc>
          <w:tcPr>
            <w:tcW w:w="9639" w:type="dxa"/>
          </w:tcPr>
          <w:p w:rsidRPr="009D3026" w:rsidR="009D3026" w:rsidP="00AA4627" w:rsidRDefault="00AA4627" w14:paraId="2A74F50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Wyrażanie zrozumienia </w:t>
            </w:r>
            <w:r>
              <w:rPr>
                <w:rFonts w:ascii="Corbel" w:hAnsi="Corbel"/>
                <w:sz w:val="24"/>
                <w:szCs w:val="24"/>
              </w:rPr>
              <w:t>i empatii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65E2D9A1" wp14:textId="77777777">
        <w:tc>
          <w:tcPr>
            <w:tcW w:w="9639" w:type="dxa"/>
          </w:tcPr>
          <w:p w:rsidRPr="009D3026" w:rsidR="009D3026" w:rsidP="009D3026" w:rsidRDefault="00AA4627" w14:paraId="558CE87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Konflikty i </w:t>
            </w:r>
            <w:r w:rsidR="009D3026"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5AE73510" wp14:textId="77777777">
        <w:tc>
          <w:tcPr>
            <w:tcW w:w="9639" w:type="dxa"/>
          </w:tcPr>
          <w:p w:rsidRPr="009D3026" w:rsidR="009D3026" w:rsidP="00151588" w:rsidRDefault="00AA4627" w14:paraId="63F8D123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Asertywność </w:t>
            </w:r>
          </w:p>
        </w:tc>
      </w:tr>
      <w:tr xmlns:wp14="http://schemas.microsoft.com/office/word/2010/wordml" w:rsidRPr="00F438B4" w:rsidR="009D3026" w:rsidTr="009D3026" w14:paraId="72788F10" wp14:textId="77777777">
        <w:trPr>
          <w:trHeight w:val="235"/>
        </w:trPr>
        <w:tc>
          <w:tcPr>
            <w:tcW w:w="9639" w:type="dxa"/>
          </w:tcPr>
          <w:p w:rsidRPr="009D3026" w:rsidR="009D3026" w:rsidP="009D3026" w:rsidRDefault="00AA4627" w14:paraId="29314C44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</w:t>
            </w:r>
            <w:r w:rsidR="009D3026"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A82A7F" w:rsidP="009C54AE" w:rsidRDefault="00A82A7F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D3026" w14:paraId="0D6BC59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D114F8" w14:paraId="66B60DC3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291828" w:rsidR="0085747A" w:rsidP="00291828" w:rsidRDefault="00A82A7F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Pr="00291828" w:rsidR="0085747A" w:rsidP="00291828" w:rsidRDefault="00A82A7F" w14:paraId="23D11BFB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5747A" w:rsidTr="00D114F8" w14:paraId="33EC52FD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91828" w:rsidR="0085747A" w:rsidP="00291828" w:rsidRDefault="00A82A7F" w14:paraId="55FEDE3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91828" w:rsidR="0085747A" w:rsidP="00291828" w:rsidRDefault="00A82A7F" w14:paraId="29D4CA53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D114F8" w14:paraId="08D54EDE" wp14:textId="77777777">
        <w:tc>
          <w:tcPr>
            <w:tcW w:w="1985" w:type="dxa"/>
          </w:tcPr>
          <w:p w:rsidRPr="009C54AE" w:rsidR="00A82A7F" w:rsidP="009C54AE" w:rsidRDefault="00A82A7F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91828" w:rsidR="00A82A7F" w:rsidP="00291828" w:rsidRDefault="00A82A7F" w14:paraId="733320A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91828" w:rsidR="00A82A7F" w:rsidP="00291828" w:rsidRDefault="00A82A7F" w14:paraId="2350222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D114F8" w14:paraId="7E235824" wp14:textId="77777777">
        <w:tc>
          <w:tcPr>
            <w:tcW w:w="1985" w:type="dxa"/>
          </w:tcPr>
          <w:p w:rsidRPr="009C54AE" w:rsidR="00A82A7F" w:rsidP="009C54AE" w:rsidRDefault="00A82A7F" w14:paraId="24833BF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291828" w:rsidR="00A82A7F" w:rsidP="00291828" w:rsidRDefault="00A82A7F" w14:paraId="1A23F96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  <w:vAlign w:val="center"/>
          </w:tcPr>
          <w:p w:rsidRPr="00291828" w:rsidR="00A82A7F" w:rsidP="00291828" w:rsidRDefault="00A82A7F" w14:paraId="7B5B308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62F7076" wp14:textId="77777777">
        <w:tc>
          <w:tcPr>
            <w:tcW w:w="9670" w:type="dxa"/>
          </w:tcPr>
          <w:p w:rsidR="0085747A" w:rsidP="00A82A7F" w:rsidRDefault="00A82A7F" w14:paraId="704BDB4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</w:p>
          <w:p w:rsidRPr="00D114F8" w:rsidR="0085747A" w:rsidP="009C54AE" w:rsidRDefault="00A82A7F" w14:paraId="0E179F1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(zdobycie min. 50% punktów)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2BF742D8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113500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2BF742D8" w14:paraId="4521DA50" wp14:textId="77777777">
        <w:tc>
          <w:tcPr>
            <w:tcW w:w="4962" w:type="dxa"/>
            <w:tcMar/>
          </w:tcPr>
          <w:p w:rsidRPr="009C54AE" w:rsidR="0085747A" w:rsidP="004B2409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2BF742D8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7B831A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BF742D8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BF742D8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3500" w:rsidRDefault="00A82A7F" w14:paraId="7144751B" wp14:textId="7B3141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2BF742D8" w14:paraId="2D902707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C61DC5" w:rsidP="00113500" w:rsidRDefault="00A82A7F" w14:paraId="6BB8B783" wp14:textId="3A392C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BF742D8" w:rsidR="00A82A7F">
              <w:rPr>
                <w:rFonts w:ascii="Corbel" w:hAnsi="Corbel"/>
                <w:sz w:val="24"/>
                <w:szCs w:val="24"/>
              </w:rPr>
              <w:t>Przygotowanie do zajęć – 2</w:t>
            </w:r>
            <w:r w:rsidRPr="2BF742D8" w:rsidR="4C086382">
              <w:rPr>
                <w:rFonts w:ascii="Corbel" w:hAnsi="Corbel"/>
                <w:sz w:val="24"/>
                <w:szCs w:val="24"/>
              </w:rPr>
              <w:t>7</w:t>
            </w:r>
          </w:p>
          <w:p w:rsidR="00A82A7F" w:rsidP="00113500" w:rsidRDefault="00A82A7F" w14:paraId="3D3D4B5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- 10</w:t>
            </w:r>
          </w:p>
          <w:p w:rsidRPr="009C54AE" w:rsidR="00A82A7F" w:rsidP="00113500" w:rsidRDefault="00A82A7F" w14:paraId="2368C2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 - 25</w:t>
            </w:r>
          </w:p>
        </w:tc>
      </w:tr>
      <w:tr xmlns:wp14="http://schemas.microsoft.com/office/word/2010/wordml" w:rsidRPr="009C54AE" w:rsidR="0085747A" w:rsidTr="2BF742D8" w14:paraId="6E790A6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23DB497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xmlns:wp14="http://schemas.microsoft.com/office/word/2010/wordml" w:rsidRPr="009C54AE" w:rsidR="0085747A" w:rsidTr="2BF742D8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47FFFFDD" wp14:textId="77777777">
        <w:trPr>
          <w:trHeight w:val="397"/>
        </w:trPr>
        <w:tc>
          <w:tcPr>
            <w:tcW w:w="7513" w:type="dxa"/>
          </w:tcPr>
          <w:p w:rsidR="00A82A7F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A82A7F" w:rsidP="00D114F8" w:rsidRDefault="00A82A7F" w14:paraId="3B112EE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Pr="00A82A7F" w:rsidR="00A82A7F" w:rsidP="00D114F8" w:rsidRDefault="00A82A7F" w14:paraId="5D898C0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P. Petrie,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. Wyd. Zysk i S-ka Poznań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A7F" w:rsidR="00A82A7F" w:rsidP="00D114F8" w:rsidRDefault="00A82A7F" w14:paraId="3CD78EE5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Pease,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wyd. Rebis Warszawa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D114F8" w:rsidR="00A82A7F" w:rsidP="00D114F8" w:rsidRDefault="00A82A7F" w14:paraId="4D03EF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  <w:lang w:val="en-US"/>
              </w:rPr>
              <w:t>R. B. Adler, L.B. Rosenfeld, R.F. Proktor</w:t>
            </w:r>
            <w:r w:rsidRPr="00D114F8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. </w:t>
            </w:r>
            <w:r w:rsidRPr="00D114F8">
              <w:rPr>
                <w:rFonts w:ascii="Corbel" w:hAnsi="Corbel"/>
                <w:i/>
                <w:sz w:val="24"/>
                <w:szCs w:val="24"/>
              </w:rPr>
              <w:t xml:space="preserve">Relacje interpersonalne. Proces </w:t>
            </w:r>
            <w:r w:rsidRPr="00D114F8">
              <w:rPr>
                <w:rFonts w:ascii="Corbel" w:hAnsi="Corbel"/>
                <w:i/>
                <w:sz w:val="24"/>
                <w:szCs w:val="24"/>
              </w:rPr>
              <w:t>porozumiewania się</w:t>
            </w:r>
            <w:r w:rsidRPr="00D114F8">
              <w:rPr>
                <w:rFonts w:ascii="Corbel" w:hAnsi="Corbel"/>
                <w:sz w:val="24"/>
                <w:szCs w:val="24"/>
              </w:rPr>
              <w:t>. Dom Wydawniczy Rebis. Poznań 2006.</w:t>
            </w:r>
          </w:p>
          <w:p w:rsidRPr="009C54AE" w:rsidR="00A82A7F" w:rsidP="00D114F8" w:rsidRDefault="00A82A7F" w14:paraId="3D5FC52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A7F">
              <w:rPr>
                <w:rFonts w:ascii="Corbel" w:hAnsi="Corbel"/>
                <w:b w:val="0"/>
                <w:szCs w:val="24"/>
              </w:rPr>
              <w:t xml:space="preserve">K. Bocheńska-Włostowska. </w:t>
            </w:r>
            <w:r w:rsidRPr="00A82A7F">
              <w:rPr>
                <w:rFonts w:ascii="Corbel" w:hAnsi="Corbel"/>
                <w:b w:val="0"/>
                <w:i/>
                <w:szCs w:val="24"/>
              </w:rPr>
              <w:t>Akademia umiejętności interpersonalnych</w:t>
            </w:r>
            <w:r w:rsidRPr="00A82A7F">
              <w:rPr>
                <w:rFonts w:ascii="Corbel" w:hAnsi="Corbel"/>
                <w:b w:val="0"/>
                <w:szCs w:val="24"/>
              </w:rPr>
              <w:t>. Oficyna Wydawnicza IMPULS. Kraków 2009.</w:t>
            </w:r>
          </w:p>
        </w:tc>
      </w:tr>
      <w:tr xmlns:wp14="http://schemas.microsoft.com/office/word/2010/wordml" w:rsidRPr="009C54AE" w:rsidR="0085747A" w:rsidTr="0071620A" w14:paraId="58223E65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A82A7F" w:rsidP="00D114F8" w:rsidRDefault="00A82A7F" w14:paraId="644F5C8F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Leary,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Wywierania wrażenia na innych,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60A40" w:rsidP="00C16ABF" w:rsidRDefault="00560A40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60A40" w:rsidP="00C16ABF" w:rsidRDefault="00560A40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60A40" w:rsidP="00C16ABF" w:rsidRDefault="00560A40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60A40" w:rsidP="00C16ABF" w:rsidRDefault="00560A40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40A"/>
    <w:multiLevelType w:val="hybridMultilevel"/>
    <w:tmpl w:val="3E746AC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A145F7"/>
    <w:multiLevelType w:val="hybridMultilevel"/>
    <w:tmpl w:val="CE7ADBF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50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2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CC4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C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409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A40"/>
    <w:rsid w:val="0056696D"/>
    <w:rsid w:val="00573EF9"/>
    <w:rsid w:val="0059484D"/>
    <w:rsid w:val="005A0855"/>
    <w:rsid w:val="005A3196"/>
    <w:rsid w:val="005A7B3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D4B"/>
    <w:rsid w:val="00647FA8"/>
    <w:rsid w:val="00650C5F"/>
    <w:rsid w:val="00654934"/>
    <w:rsid w:val="006620D9"/>
    <w:rsid w:val="00671958"/>
    <w:rsid w:val="00675843"/>
    <w:rsid w:val="00696477"/>
    <w:rsid w:val="006A144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C9F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271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CC5"/>
    <w:rsid w:val="009A78D9"/>
    <w:rsid w:val="009C1331"/>
    <w:rsid w:val="009C3E31"/>
    <w:rsid w:val="009C54AE"/>
    <w:rsid w:val="009C788E"/>
    <w:rsid w:val="009D1F05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A7F"/>
    <w:rsid w:val="00A84C85"/>
    <w:rsid w:val="00A97DE1"/>
    <w:rsid w:val="00AA462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F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EC8"/>
    <w:rsid w:val="00C54663"/>
    <w:rsid w:val="00C54E3C"/>
    <w:rsid w:val="00C56036"/>
    <w:rsid w:val="00C604D3"/>
    <w:rsid w:val="00C61DC5"/>
    <w:rsid w:val="00C67E92"/>
    <w:rsid w:val="00C70A26"/>
    <w:rsid w:val="00C72956"/>
    <w:rsid w:val="00C766DF"/>
    <w:rsid w:val="00C94B98"/>
    <w:rsid w:val="00CA2B96"/>
    <w:rsid w:val="00CA5089"/>
    <w:rsid w:val="00CB42CB"/>
    <w:rsid w:val="00CC31E5"/>
    <w:rsid w:val="00CD6897"/>
    <w:rsid w:val="00CE5BAC"/>
    <w:rsid w:val="00CF25BE"/>
    <w:rsid w:val="00CF78ED"/>
    <w:rsid w:val="00D02B25"/>
    <w:rsid w:val="00D02EBA"/>
    <w:rsid w:val="00D114F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ABD"/>
    <w:rsid w:val="00E63348"/>
    <w:rsid w:val="00E77E88"/>
    <w:rsid w:val="00E8107D"/>
    <w:rsid w:val="00E960BB"/>
    <w:rsid w:val="00E963F6"/>
    <w:rsid w:val="00EA2074"/>
    <w:rsid w:val="00EA4832"/>
    <w:rsid w:val="00EA4E9D"/>
    <w:rsid w:val="00EC4899"/>
    <w:rsid w:val="00ED03AB"/>
    <w:rsid w:val="00ED32D2"/>
    <w:rsid w:val="00ED60B0"/>
    <w:rsid w:val="00EE32DE"/>
    <w:rsid w:val="00EE5457"/>
    <w:rsid w:val="00F070AB"/>
    <w:rsid w:val="00F17567"/>
    <w:rsid w:val="00F27A7B"/>
    <w:rsid w:val="00F526AF"/>
    <w:rsid w:val="00F617C3"/>
    <w:rsid w:val="00F7066B"/>
    <w:rsid w:val="00F717E0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2BF742D8"/>
    <w:rsid w:val="4C08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5EB2"/>
  <w15:docId w15:val="{84FA3A34-5E01-4121-B948-44645630E5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6E5986-67C8-45CC-94A9-4DBDEC5D9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9B7087-7D31-49D9-9E49-04477885A3D4}"/>
</file>

<file path=customXml/itemProps3.xml><?xml version="1.0" encoding="utf-8"?>
<ds:datastoreItem xmlns:ds="http://schemas.openxmlformats.org/officeDocument/2006/customXml" ds:itemID="{C70F68FE-1328-4EC6-BA91-1723B4122035}"/>
</file>

<file path=customXml/itemProps4.xml><?xml version="1.0" encoding="utf-8"?>
<ds:datastoreItem xmlns:ds="http://schemas.openxmlformats.org/officeDocument/2006/customXml" ds:itemID="{7BF97891-DDEE-46AD-B60E-1F5B41DE2C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18</revision>
  <lastPrinted>2019-02-06T12:12:00.0000000Z</lastPrinted>
  <dcterms:created xsi:type="dcterms:W3CDTF">2019-11-28T11:22:00.0000000Z</dcterms:created>
  <dcterms:modified xsi:type="dcterms:W3CDTF">2026-03-07T17:37:41.1894764Z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